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12" w:rsidRDefault="00BC5886" w:rsidP="000B4E53">
      <w:pPr>
        <w:pStyle w:val="Title"/>
      </w:pPr>
      <w:r>
        <w:t>Engineering Department</w:t>
      </w:r>
    </w:p>
    <w:p w:rsidR="00BC5886" w:rsidRDefault="00493168" w:rsidP="000B4E53">
      <w:pPr>
        <w:pStyle w:val="Subtitle"/>
      </w:pPr>
      <w:r>
        <w:t>Engineering Change Order (ECO)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180"/>
        <w:gridCol w:w="1386"/>
        <w:gridCol w:w="1092"/>
        <w:gridCol w:w="1248"/>
        <w:gridCol w:w="1834"/>
        <w:gridCol w:w="236"/>
        <w:gridCol w:w="2464"/>
        <w:gridCol w:w="12"/>
      </w:tblGrid>
      <w:tr w:rsidR="00170B6A" w:rsidTr="00C41E14">
        <w:trPr>
          <w:gridAfter w:val="1"/>
          <w:wAfter w:w="12" w:type="dxa"/>
          <w:jc w:val="center"/>
        </w:trPr>
        <w:tc>
          <w:tcPr>
            <w:tcW w:w="864" w:type="dxa"/>
            <w:gridSpan w:val="2"/>
          </w:tcPr>
          <w:p w:rsidR="00170B6A" w:rsidRPr="00A86F82" w:rsidRDefault="00170B6A" w:rsidP="00700811">
            <w:pPr>
              <w:pStyle w:val="TableHeadings"/>
              <w:rPr>
                <w:rStyle w:val="Strong"/>
              </w:rPr>
            </w:pPr>
            <w:r w:rsidRPr="00A86F82">
              <w:t>ECO #:</w:t>
            </w:r>
          </w:p>
        </w:tc>
        <w:sdt>
          <w:sdtPr>
            <w:id w:val="-1700768884"/>
            <w:placeholder>
              <w:docPart w:val="2A0D662A2D66461293FDDC5FD85C7733"/>
            </w:placeholder>
            <w:text/>
          </w:sdtPr>
          <w:sdtEndPr/>
          <w:sdtContent>
            <w:tc>
              <w:tcPr>
                <w:tcW w:w="2478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9F11A5" w:rsidP="00563C5A">
                <w:r>
                  <w:t>ECO-70020-001</w:t>
                </w:r>
              </w:p>
            </w:tc>
          </w:sdtContent>
        </w:sdt>
        <w:tc>
          <w:tcPr>
            <w:tcW w:w="3082" w:type="dxa"/>
            <w:gridSpan w:val="2"/>
          </w:tcPr>
          <w:p w:rsidR="00170B6A" w:rsidRPr="00A86F82" w:rsidRDefault="00700811" w:rsidP="002452A7">
            <w:pPr>
              <w:pStyle w:val="TableHeadings"/>
              <w:jc w:val="right"/>
              <w:rPr>
                <w:rStyle w:val="Strong"/>
              </w:rPr>
            </w:pPr>
            <w:r>
              <w:t>Effective</w:t>
            </w:r>
            <w:r w:rsidR="00170B6A" w:rsidRPr="00A86F82">
              <w:t xml:space="preserve"> Date:</w:t>
            </w:r>
          </w:p>
        </w:tc>
        <w:sdt>
          <w:sdtPr>
            <w:alias w:val="Published Date"/>
            <w:tag w:val="Published Date"/>
            <w:id w:val="-1612198693"/>
            <w:placeholder>
              <w:docPart w:val="6AAE6EA7FDC442BE92BB884990E19E83"/>
            </w:placeholder>
            <w:date w:fullDate="2018-02-16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700" w:type="dxa"/>
                <w:gridSpan w:val="2"/>
                <w:tcBorders>
                  <w:bottom w:val="single" w:sz="4" w:space="0" w:color="auto"/>
                </w:tcBorders>
              </w:tcPr>
              <w:p w:rsidR="00170B6A" w:rsidRPr="00A86F82" w:rsidRDefault="009F11A5" w:rsidP="00031F19">
                <w:r>
                  <w:t>February 16, 2018</w:t>
                </w:r>
              </w:p>
            </w:tc>
          </w:sdtContent>
        </w:sdt>
      </w:tr>
      <w:tr w:rsidR="00A86F82" w:rsidTr="00C41E14">
        <w:trPr>
          <w:jc w:val="center"/>
        </w:trPr>
        <w:tc>
          <w:tcPr>
            <w:tcW w:w="9136" w:type="dxa"/>
            <w:gridSpan w:val="9"/>
          </w:tcPr>
          <w:p w:rsidR="00A86F82" w:rsidRPr="00A86F82" w:rsidRDefault="00A86F82" w:rsidP="00A86F82"/>
        </w:tc>
      </w:tr>
      <w:tr w:rsidR="00A86F82" w:rsidTr="00C41E14">
        <w:trPr>
          <w:jc w:val="center"/>
        </w:trPr>
        <w:tc>
          <w:tcPr>
            <w:tcW w:w="684" w:type="dxa"/>
          </w:tcPr>
          <w:p w:rsidR="00A86F82" w:rsidRPr="00A86F82" w:rsidRDefault="00A86F82" w:rsidP="00F2577D">
            <w:pPr>
              <w:pStyle w:val="TableHeadings"/>
              <w:jc w:val="right"/>
              <w:rPr>
                <w:rStyle w:val="Strong"/>
              </w:rPr>
            </w:pPr>
            <w:r w:rsidRPr="00A86F82">
              <w:t>Title:</w:t>
            </w:r>
          </w:p>
        </w:tc>
        <w:sdt>
          <w:sdtPr>
            <w:alias w:val="ECO Title"/>
            <w:tag w:val="ECO Title"/>
            <w:id w:val="1835954858"/>
            <w:placeholder>
              <w:docPart w:val="662284096F5A459F9FE2631E8393996C"/>
            </w:placeholder>
            <w:text/>
          </w:sdtPr>
          <w:sdtEndPr/>
          <w:sdtContent>
            <w:tc>
              <w:tcPr>
                <w:tcW w:w="8452" w:type="dxa"/>
                <w:gridSpan w:val="8"/>
                <w:tcBorders>
                  <w:bottom w:val="single" w:sz="4" w:space="0" w:color="auto"/>
                </w:tcBorders>
              </w:tcPr>
              <w:p w:rsidR="00A86F82" w:rsidRPr="00A86F82" w:rsidRDefault="00C46BA4" w:rsidP="00031F19">
                <w:r>
                  <w:t xml:space="preserve">Replacing obsolete </w:t>
                </w:r>
                <w:r w:rsidR="009F11A5">
                  <w:t>Resistor</w:t>
                </w:r>
                <w:r w:rsidR="00031F19">
                  <w:t xml:space="preserve"> used on MSS </w:t>
                </w:r>
                <w:r w:rsidR="009F11A5">
                  <w:t>LED</w:t>
                </w:r>
                <w:r w:rsidR="00031F19">
                  <w:t xml:space="preserve"> Controller PCB</w:t>
                </w:r>
              </w:p>
            </w:tc>
          </w:sdtContent>
        </w:sdt>
      </w:tr>
      <w:tr w:rsidR="005E2C5E" w:rsidTr="00D67864">
        <w:trPr>
          <w:jc w:val="center"/>
        </w:trPr>
        <w:tc>
          <w:tcPr>
            <w:tcW w:w="9136" w:type="dxa"/>
            <w:gridSpan w:val="9"/>
          </w:tcPr>
          <w:p w:rsidR="005E2C5E" w:rsidRDefault="005E2C5E" w:rsidP="00767F1B"/>
          <w:p w:rsidR="00700811" w:rsidRDefault="00700811" w:rsidP="00767F1B"/>
        </w:tc>
      </w:tr>
      <w:tr w:rsidR="009F11A5" w:rsidTr="007D7E26">
        <w:trPr>
          <w:jc w:val="center"/>
        </w:trPr>
        <w:tc>
          <w:tcPr>
            <w:tcW w:w="2250" w:type="dxa"/>
            <w:gridSpan w:val="3"/>
          </w:tcPr>
          <w:p w:rsidR="009F11A5" w:rsidRDefault="009F11A5" w:rsidP="009F11A5">
            <w:pPr>
              <w:pStyle w:val="TableHeadings"/>
              <w:jc w:val="right"/>
            </w:pPr>
            <w:r w:rsidRPr="007D7E26">
              <w:t>Author</w:t>
            </w:r>
            <w:r>
              <w:t>:</w:t>
            </w:r>
          </w:p>
        </w:tc>
        <w:sdt>
          <w:sdtPr>
            <w:id w:val="858702206"/>
            <w:placeholder>
              <w:docPart w:val="AA613021775D4FB78A2C900D8E4D1024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bottom w:val="single" w:sz="4" w:space="0" w:color="000000"/>
                </w:tcBorders>
              </w:tcPr>
              <w:p w:rsidR="009F11A5" w:rsidRDefault="009F11A5" w:rsidP="009F11A5">
                <w:r>
                  <w:t>GD</w:t>
                </w:r>
              </w:p>
            </w:tc>
          </w:sdtContent>
        </w:sdt>
        <w:tc>
          <w:tcPr>
            <w:tcW w:w="2070" w:type="dxa"/>
            <w:gridSpan w:val="2"/>
          </w:tcPr>
          <w:p w:rsidR="009F11A5" w:rsidRDefault="009F11A5" w:rsidP="009F11A5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Published Date"/>
            <w:tag w:val="Published Date"/>
            <w:id w:val="-825441246"/>
            <w:placeholder>
              <w:docPart w:val="0A515730F8AC4511939E8312E7672B25"/>
            </w:placeholder>
            <w:date w:fullDate="2018-02-16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bottom w:val="single" w:sz="4" w:space="0" w:color="000000"/>
                </w:tcBorders>
              </w:tcPr>
              <w:p w:rsidR="009F11A5" w:rsidRPr="00A86F82" w:rsidRDefault="009F11A5" w:rsidP="009F11A5">
                <w:r>
                  <w:t>February 16, 2018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7D7E26" w:rsidRDefault="007D7E26" w:rsidP="00A64579">
            <w:pPr>
              <w:pStyle w:val="TableHeadings"/>
            </w:pPr>
            <w:r w:rsidRPr="007D7E26">
              <w:t>Engineering</w:t>
            </w:r>
            <w:r>
              <w:t xml:space="preserve"> </w:t>
            </w:r>
            <w:r w:rsidRPr="00A64579">
              <w:t>Approval</w:t>
            </w:r>
            <w:r>
              <w:t>:</w:t>
            </w:r>
          </w:p>
        </w:tc>
        <w:sdt>
          <w:sdtPr>
            <w:id w:val="-609201437"/>
            <w:placeholder>
              <w:docPart w:val="E57C8FA19C704E7DBAC8EED2F1F41C89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031F19" w:rsidP="00031F19">
                <w:r>
                  <w:t>AEG</w:t>
                </w:r>
              </w:p>
            </w:tc>
          </w:sdtContent>
        </w:sdt>
        <w:tc>
          <w:tcPr>
            <w:tcW w:w="2070" w:type="dxa"/>
            <w:gridSpan w:val="2"/>
          </w:tcPr>
          <w:p w:rsidR="007D7E26" w:rsidRDefault="007D7E26" w:rsidP="002452A7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305625400"/>
            <w:placeholder>
              <w:docPart w:val="E436AD69F321410F9D92DF4CF5971155"/>
            </w:placeholder>
            <w:showingPlcHdr/>
            <w:date w:fullDate="2017-02-0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7D7E26" w:rsidRDefault="009F11A5" w:rsidP="000734E4">
                <w:r w:rsidRPr="0073046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86338B" w:rsidTr="00F24473">
        <w:trPr>
          <w:jc w:val="center"/>
        </w:trPr>
        <w:tc>
          <w:tcPr>
            <w:tcW w:w="2250" w:type="dxa"/>
            <w:gridSpan w:val="3"/>
          </w:tcPr>
          <w:p w:rsidR="0086338B" w:rsidRDefault="0086338B" w:rsidP="00F24473">
            <w:pPr>
              <w:pStyle w:val="TableHeadings"/>
            </w:pPr>
            <w:r>
              <w:t xml:space="preserve">Operations </w:t>
            </w:r>
            <w:r w:rsidRPr="00A64579">
              <w:t>Approval</w:t>
            </w:r>
            <w:r>
              <w:t>:</w:t>
            </w:r>
          </w:p>
        </w:tc>
        <w:sdt>
          <w:sdtPr>
            <w:id w:val="341284798"/>
            <w:placeholder>
              <w:docPart w:val="3D43B2B4291A461784E90CEE5E5AE586"/>
            </w:placeholder>
            <w:text/>
          </w:sdtPr>
          <w:sdtEndPr/>
          <w:sdtContent>
            <w:tc>
              <w:tcPr>
                <w:tcW w:w="2340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3419EF" w:rsidP="000734E4">
                <w:proofErr w:type="spellStart"/>
                <w:r>
                  <w:t>aeg</w:t>
                </w:r>
                <w:proofErr w:type="spellEnd"/>
              </w:p>
            </w:tc>
          </w:sdtContent>
        </w:sdt>
        <w:tc>
          <w:tcPr>
            <w:tcW w:w="2070" w:type="dxa"/>
            <w:gridSpan w:val="2"/>
          </w:tcPr>
          <w:p w:rsidR="0086338B" w:rsidRDefault="0086338B" w:rsidP="00F24473">
            <w:pPr>
              <w:pStyle w:val="TableHeadings"/>
              <w:jc w:val="right"/>
            </w:pPr>
            <w:r w:rsidRPr="007D7E26">
              <w:t>Date</w:t>
            </w:r>
            <w:r>
              <w:t>:</w:t>
            </w:r>
          </w:p>
        </w:tc>
        <w:sdt>
          <w:sdtPr>
            <w:alias w:val="Engineering Approval Date"/>
            <w:tag w:val="Engineering Approval Date"/>
            <w:id w:val="-961112787"/>
            <w:placeholder>
              <w:docPart w:val="1F3A99F1B53047FA808BCB10FC7A94B8"/>
            </w:placeholder>
            <w:showingPlcHdr/>
            <w:date w:fullDate="2017-04-01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76" w:type="dxa"/>
                <w:gridSpan w:val="2"/>
                <w:tcBorders>
                  <w:top w:val="single" w:sz="4" w:space="0" w:color="000000"/>
                  <w:bottom w:val="single" w:sz="4" w:space="0" w:color="000000"/>
                </w:tcBorders>
              </w:tcPr>
              <w:p w:rsidR="0086338B" w:rsidRDefault="009F11A5" w:rsidP="007762BE">
                <w:r w:rsidRPr="00730463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  <w:tr w:rsidR="007D7E26" w:rsidTr="007D7E26">
        <w:trPr>
          <w:jc w:val="center"/>
        </w:trPr>
        <w:tc>
          <w:tcPr>
            <w:tcW w:w="2250" w:type="dxa"/>
            <w:gridSpan w:val="3"/>
          </w:tcPr>
          <w:p w:rsidR="0086338B" w:rsidRDefault="0086338B" w:rsidP="005E2C5E"/>
        </w:tc>
        <w:tc>
          <w:tcPr>
            <w:tcW w:w="2340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  <w:tc>
          <w:tcPr>
            <w:tcW w:w="2070" w:type="dxa"/>
            <w:gridSpan w:val="2"/>
          </w:tcPr>
          <w:p w:rsidR="007D7E26" w:rsidRDefault="007D7E26" w:rsidP="00767F1B"/>
        </w:tc>
        <w:tc>
          <w:tcPr>
            <w:tcW w:w="2476" w:type="dxa"/>
            <w:gridSpan w:val="2"/>
            <w:tcBorders>
              <w:top w:val="single" w:sz="4" w:space="0" w:color="000000"/>
            </w:tcBorders>
          </w:tcPr>
          <w:p w:rsidR="007D7E26" w:rsidRDefault="007D7E26" w:rsidP="00767F1B"/>
        </w:tc>
      </w:tr>
    </w:tbl>
    <w:p w:rsidR="0086338B" w:rsidRDefault="0086338B" w:rsidP="0086338B">
      <w:pPr>
        <w:pStyle w:val="Heading1"/>
      </w:pPr>
      <w:r>
        <w:t>Summary:</w:t>
      </w:r>
    </w:p>
    <w:sdt>
      <w:sdtPr>
        <w:alias w:val="Details"/>
        <w:tag w:val="Details"/>
        <w:id w:val="-657150987"/>
        <w:placeholder>
          <w:docPart w:val="C3BFC7DB3C0546FC8C7C7AF66AC9F7DE"/>
        </w:placeholder>
      </w:sdtPr>
      <w:sdtEndPr/>
      <w:sdtContent>
        <w:p w:rsidR="0086338B" w:rsidRDefault="00C35B87" w:rsidP="0086338B">
          <w:pPr>
            <w:pStyle w:val="EntryText"/>
          </w:pPr>
          <w:r>
            <w:t>A</w:t>
          </w:r>
          <w:r w:rsidR="00031F19">
            <w:t xml:space="preserve"> Ceramic C</w:t>
          </w:r>
          <w:r>
            <w:t>apacitor 47uF/100V</w:t>
          </w:r>
          <w:r w:rsidR="00031F19">
            <w:t xml:space="preserve"> used on MSS </w:t>
          </w:r>
          <w:r>
            <w:t>LED</w:t>
          </w:r>
          <w:r w:rsidR="00031F19">
            <w:t xml:space="preserve"> controller PCB</w:t>
          </w:r>
          <w:r w:rsidR="00C46BA4">
            <w:t xml:space="preserve"> has become obsolete.</w:t>
          </w:r>
          <w:r w:rsidR="003A65DD">
            <w:t xml:space="preserve"> This</w:t>
          </w:r>
          <w:r w:rsidR="00C46BA4">
            <w:t xml:space="preserve"> </w:t>
          </w:r>
          <w:r w:rsidR="003A65DD">
            <w:t>ECO addresses the</w:t>
          </w:r>
          <w:r w:rsidR="00C46BA4">
            <w:t xml:space="preserve"> </w:t>
          </w:r>
          <w:r w:rsidR="003A65DD">
            <w:t xml:space="preserve">implementation of </w:t>
          </w:r>
          <w:r w:rsidR="00C46BA4">
            <w:t xml:space="preserve">replacement </w:t>
          </w:r>
          <w:r>
            <w:t>Capacitor</w:t>
          </w:r>
          <w:r w:rsidR="00C46BA4">
            <w:t>.</w:t>
          </w:r>
        </w:p>
      </w:sdtContent>
    </w:sdt>
    <w:p w:rsidR="000B4E53" w:rsidRDefault="00493168" w:rsidP="004D5473">
      <w:pPr>
        <w:pStyle w:val="Heading1"/>
      </w:pPr>
      <w:r>
        <w:t xml:space="preserve">Parts Affected: </w:t>
      </w: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3"/>
        <w:gridCol w:w="3757"/>
        <w:gridCol w:w="900"/>
        <w:gridCol w:w="720"/>
        <w:gridCol w:w="540"/>
        <w:gridCol w:w="900"/>
      </w:tblGrid>
      <w:tr w:rsidR="00C53F8F" w:rsidTr="00230DE3">
        <w:trPr>
          <w:trHeight w:val="376"/>
        </w:trPr>
        <w:tc>
          <w:tcPr>
            <w:tcW w:w="2543" w:type="dxa"/>
            <w:shd w:val="clear" w:color="auto" w:fill="BFBFBF" w:themeFill="background1" w:themeFillShade="BF"/>
          </w:tcPr>
          <w:p w:rsidR="00C53F8F" w:rsidRPr="004D5473" w:rsidRDefault="00C53F8F" w:rsidP="00A64579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3757" w:type="dxa"/>
            <w:shd w:val="clear" w:color="auto" w:fill="BFBFBF" w:themeFill="background1" w:themeFillShade="BF"/>
          </w:tcPr>
          <w:p w:rsidR="00C53F8F" w:rsidRPr="004D5473" w:rsidRDefault="00C53F8F" w:rsidP="00A64579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New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C53F8F" w:rsidRPr="00C53F8F" w:rsidRDefault="00C53F8F" w:rsidP="00A64579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</w:tr>
      <w:tr w:rsidR="00C53F8F" w:rsidTr="005B2B16">
        <w:trPr>
          <w:trHeight w:val="242"/>
        </w:trPr>
        <w:sdt>
          <w:sdtPr>
            <w:rPr>
              <w:rFonts w:ascii="Arial" w:eastAsia="Times New Roman" w:hAnsi="Arial" w:cs="Arial"/>
              <w:color w:val="000000"/>
              <w:kern w:val="36"/>
              <w:sz w:val="18"/>
              <w:szCs w:val="18"/>
            </w:rPr>
            <w:id w:val="743300795"/>
            <w:placeholder>
              <w:docPart w:val="00B1E72075DA4CCC9159729DFFD00D38"/>
            </w:placeholder>
            <w:text/>
          </w:sdtPr>
          <w:sdtEndPr/>
          <w:sdtContent>
            <w:tc>
              <w:tcPr>
                <w:tcW w:w="2543" w:type="dxa"/>
                <w:vAlign w:val="center"/>
              </w:tcPr>
              <w:p w:rsidR="00C53F8F" w:rsidRDefault="00C35B87" w:rsidP="00D11749">
                <w:pPr>
                  <w:jc w:val="center"/>
                </w:pPr>
                <w:r w:rsidRPr="00C35B87"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>C3225X7S2A475M200AB</w:t>
                </w:r>
              </w:p>
            </w:tc>
          </w:sdtContent>
        </w:sdt>
        <w:sdt>
          <w:sdtPr>
            <w:rPr>
              <w:rFonts w:ascii="Arial" w:hAnsi="Arial" w:cs="Arial"/>
              <w:color w:val="000000"/>
              <w:sz w:val="18"/>
              <w:szCs w:val="18"/>
            </w:rPr>
            <w:id w:val="375511232"/>
            <w:placeholder>
              <w:docPart w:val="B3E607A0F46B47E299951B3E3AA01190"/>
            </w:placeholder>
            <w:text/>
          </w:sdtPr>
          <w:sdtEndPr/>
          <w:sdtContent>
            <w:tc>
              <w:tcPr>
                <w:tcW w:w="3757" w:type="dxa"/>
              </w:tcPr>
              <w:p w:rsidR="00C53F8F" w:rsidRDefault="00C35B87" w:rsidP="003842A3">
                <w:pPr>
                  <w:jc w:val="left"/>
                </w:pPr>
                <w:r w:rsidRPr="00C35B87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t>CAP CER 4.7UF 100V X7S 1210</w:t>
                </w:r>
              </w:p>
            </w:tc>
          </w:sdtContent>
        </w:sdt>
        <w:sdt>
          <w:sdtPr>
            <w:id w:val="471568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1110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63189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242750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:rsidR="00C53F8F" w:rsidRDefault="00C53F8F" w:rsidP="007D7E26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</w:tbl>
    <w:p w:rsidR="00493168" w:rsidRDefault="00D67864" w:rsidP="004D5473">
      <w:pPr>
        <w:pStyle w:val="Heading1"/>
      </w:pPr>
      <w:r>
        <w:t>Detail</w:t>
      </w:r>
      <w:r w:rsidR="00493168">
        <w:t>:</w:t>
      </w:r>
    </w:p>
    <w:sdt>
      <w:sdtPr>
        <w:alias w:val="Details"/>
        <w:tag w:val="Details"/>
        <w:id w:val="135080344"/>
        <w:placeholder>
          <w:docPart w:val="2A0D662A2D66461293FDDC5FD85C7733"/>
        </w:placeholder>
      </w:sdtPr>
      <w:sdtEndPr/>
      <w:sdtContent>
        <w:sdt>
          <w:sdtPr>
            <w:alias w:val="Details"/>
            <w:tag w:val="Details"/>
            <w:id w:val="388616483"/>
          </w:sdtPr>
          <w:sdtEndPr/>
          <w:sdtContent>
            <w:p w:rsidR="008E51AD" w:rsidRPr="008E51AD" w:rsidRDefault="0012160A" w:rsidP="00C35B87">
              <w:r>
                <w:t xml:space="preserve">The </w:t>
              </w:r>
              <w:r w:rsidR="00C35B87">
                <w:t>LED</w:t>
              </w:r>
              <w:r w:rsidR="005B2B16">
                <w:t xml:space="preserve"> controller electronics uses </w:t>
              </w:r>
              <w:r w:rsidR="00C35B87">
                <w:t xml:space="preserve">a 47uF/100V ceramic capacitor as </w:t>
              </w:r>
              <w:r w:rsidR="00746BCF">
                <w:t>an</w:t>
              </w:r>
              <w:r w:rsidR="00C35B87">
                <w:t xml:space="preserve"> input filter</w:t>
              </w:r>
              <w:r w:rsidR="005B2B16">
                <w:t xml:space="preserve">. </w:t>
              </w:r>
              <w:r>
                <w:t xml:space="preserve">The specific </w:t>
              </w:r>
              <w:r w:rsidR="00C35B87">
                <w:t>Capacitor</w:t>
              </w:r>
              <w:r w:rsidR="000734E4">
                <w:t xml:space="preserve"> Part Number</w:t>
              </w:r>
              <w:r w:rsidR="003842A3">
                <w:t xml:space="preserve"> </w:t>
              </w:r>
              <w:r>
                <w:t xml:space="preserve">used for this purpose has become obsolete </w:t>
              </w:r>
              <w:r w:rsidR="003842A3">
                <w:t xml:space="preserve">and the </w:t>
              </w:r>
              <w:r w:rsidR="00C35B87">
                <w:t>LED</w:t>
              </w:r>
              <w:r w:rsidR="005B2B16">
                <w:t xml:space="preserve"> controller PCB </w:t>
              </w:r>
              <w:r w:rsidR="003842A3">
                <w:t xml:space="preserve">BOM </w:t>
              </w:r>
              <w:proofErr w:type="gramStart"/>
              <w:r w:rsidR="003842A3">
                <w:t>has to</w:t>
              </w:r>
              <w:proofErr w:type="gramEnd"/>
              <w:r w:rsidR="003842A3">
                <w:t xml:space="preserve"> be</w:t>
              </w:r>
              <w:r>
                <w:t xml:space="preserve"> updated with </w:t>
              </w:r>
              <w:r w:rsidR="00D11749">
                <w:t>the</w:t>
              </w:r>
              <w:r>
                <w:t xml:space="preserve"> new placement (</w:t>
              </w:r>
              <w:r w:rsidR="00C35B87" w:rsidRPr="00C35B87">
                <w:rPr>
                  <w:rFonts w:ascii="Arial" w:eastAsia="Times New Roman" w:hAnsi="Arial" w:cs="Arial"/>
                  <w:color w:val="002039"/>
                  <w:sz w:val="18"/>
                  <w:szCs w:val="18"/>
                  <w:u w:val="single"/>
                </w:rPr>
                <w:t>CGA6M3X7S2A475K200AB</w:t>
              </w:r>
              <w:r w:rsidR="005B2B16">
                <w:t xml:space="preserve">). </w:t>
              </w:r>
            </w:p>
          </w:sdtContent>
        </w:sdt>
      </w:sdtContent>
    </w:sdt>
    <w:p w:rsidR="00A33736" w:rsidRDefault="00A33736">
      <w:pPr>
        <w:spacing w:line="276" w:lineRule="auto"/>
        <w:jc w:val="left"/>
        <w:rPr>
          <w:rFonts w:ascii="Arial Black" w:eastAsiaTheme="majorEastAsia" w:hAnsi="Arial Black" w:cstheme="majorBidi"/>
          <w:b/>
          <w:bCs/>
          <w:sz w:val="24"/>
          <w:szCs w:val="28"/>
        </w:rPr>
      </w:pPr>
      <w:r>
        <w:br w:type="page"/>
      </w:r>
    </w:p>
    <w:p w:rsidR="00493168" w:rsidRDefault="00D67864" w:rsidP="004D5473">
      <w:pPr>
        <w:pStyle w:val="Heading1"/>
      </w:pPr>
      <w:r>
        <w:lastRenderedPageBreak/>
        <w:t>Action Item</w:t>
      </w:r>
      <w:r w:rsidR="00493168">
        <w:t>:</w:t>
      </w:r>
    </w:p>
    <w:tbl>
      <w:tblPr>
        <w:tblStyle w:val="TableGrid"/>
        <w:tblW w:w="9542" w:type="dxa"/>
        <w:tblLook w:val="04A0" w:firstRow="1" w:lastRow="0" w:firstColumn="1" w:lastColumn="0" w:noHBand="0" w:noVBand="1"/>
      </w:tblPr>
      <w:tblGrid>
        <w:gridCol w:w="6281"/>
        <w:gridCol w:w="1331"/>
        <w:gridCol w:w="1930"/>
      </w:tblGrid>
      <w:tr w:rsidR="00F15793" w:rsidRPr="00D67864" w:rsidTr="00700811">
        <w:trPr>
          <w:trHeight w:val="422"/>
        </w:trPr>
        <w:tc>
          <w:tcPr>
            <w:tcW w:w="628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F15793" w:rsidTr="00700811">
        <w:trPr>
          <w:trHeight w:val="399"/>
        </w:trPr>
        <w:sdt>
          <w:sdtPr>
            <w:rPr>
              <w:rFonts w:ascii="Arial" w:eastAsia="Times New Roman" w:hAnsi="Arial" w:cs="Arial"/>
              <w:color w:val="000000"/>
              <w:kern w:val="36"/>
              <w:sz w:val="18"/>
              <w:szCs w:val="18"/>
            </w:rPr>
            <w:id w:val="-1971043163"/>
            <w:text/>
          </w:sdtPr>
          <w:sdtEndPr/>
          <w:sdtContent>
            <w:tc>
              <w:tcPr>
                <w:tcW w:w="6281" w:type="dxa"/>
              </w:tcPr>
              <w:p w:rsidR="00F15793" w:rsidRDefault="00C35B87" w:rsidP="005B2B16">
                <w:r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>Update</w:t>
                </w:r>
                <w:r w:rsidRPr="00C35B87">
                  <w:rPr>
                    <w:rFonts w:ascii="Arial" w:eastAsia="Times New Roman" w:hAnsi="Arial" w:cs="Arial"/>
                    <w:color w:val="000000"/>
                    <w:kern w:val="36"/>
                    <w:sz w:val="18"/>
                    <w:szCs w:val="18"/>
                  </w:rPr>
                  <w:t xml:space="preserve"> PCB BOM with C3225X7S2A475M200AB to reflect the updated part number (CGA6M3X7S2A475K200AB)</w:t>
                </w:r>
              </w:p>
            </w:tc>
          </w:sdtContent>
        </w:sdt>
        <w:sdt>
          <w:sdtPr>
            <w:id w:val="2087713796"/>
            <w:text/>
          </w:sdtPr>
          <w:sdtEndPr/>
          <w:sdtContent>
            <w:tc>
              <w:tcPr>
                <w:tcW w:w="1331" w:type="dxa"/>
              </w:tcPr>
              <w:p w:rsidR="00F15793" w:rsidRDefault="0012160A" w:rsidP="0012160A">
                <w:r>
                  <w:t>Engineering</w:t>
                </w:r>
              </w:p>
            </w:tc>
          </w:sdtContent>
        </w:sdt>
        <w:sdt>
          <w:sdtPr>
            <w:id w:val="1101070738"/>
            <w:text/>
          </w:sdtPr>
          <w:sdtEndPr/>
          <w:sdtContent>
            <w:tc>
              <w:tcPr>
                <w:tcW w:w="1930" w:type="dxa"/>
              </w:tcPr>
              <w:p w:rsidR="00F15793" w:rsidRDefault="005B2B16" w:rsidP="005B2B16">
                <w:r>
                  <w:t xml:space="preserve">GD </w:t>
                </w:r>
              </w:p>
            </w:tc>
          </w:sdtContent>
        </w:sdt>
      </w:tr>
      <w:tr w:rsidR="0012160A" w:rsidTr="00700811">
        <w:trPr>
          <w:trHeight w:val="399"/>
        </w:trPr>
        <w:tc>
          <w:tcPr>
            <w:tcW w:w="6281" w:type="dxa"/>
          </w:tcPr>
          <w:p w:rsidR="0012160A" w:rsidRDefault="00C35B87" w:rsidP="000734E4">
            <w:r>
              <w:t>Update SharePoint Records</w:t>
            </w:r>
          </w:p>
        </w:tc>
        <w:tc>
          <w:tcPr>
            <w:tcW w:w="1331" w:type="dxa"/>
          </w:tcPr>
          <w:p w:rsidR="0012160A" w:rsidRDefault="005B2B16" w:rsidP="00F15793">
            <w:r>
              <w:t>Engineering</w:t>
            </w:r>
          </w:p>
        </w:tc>
        <w:tc>
          <w:tcPr>
            <w:tcW w:w="1930" w:type="dxa"/>
          </w:tcPr>
          <w:p w:rsidR="0012160A" w:rsidRDefault="0012160A" w:rsidP="00F15793"/>
        </w:tc>
      </w:tr>
      <w:tr w:rsidR="00C35B87" w:rsidTr="00700811">
        <w:trPr>
          <w:trHeight w:val="399"/>
        </w:trPr>
        <w:tc>
          <w:tcPr>
            <w:tcW w:w="6281" w:type="dxa"/>
          </w:tcPr>
          <w:p w:rsidR="00C35B87" w:rsidRDefault="00C35B87" w:rsidP="00C35B87">
            <w:r>
              <w:rPr>
                <w:sz w:val="24"/>
                <w:szCs w:val="24"/>
              </w:rPr>
              <w:t>Inform subcontractors of part change and supply new PCB BOM</w:t>
            </w:r>
          </w:p>
        </w:tc>
        <w:tc>
          <w:tcPr>
            <w:tcW w:w="1331" w:type="dxa"/>
          </w:tcPr>
          <w:p w:rsidR="00C35B87" w:rsidRDefault="00C35B87" w:rsidP="00C35B87">
            <w:r>
              <w:t>Engineering</w:t>
            </w:r>
          </w:p>
        </w:tc>
        <w:tc>
          <w:tcPr>
            <w:tcW w:w="1930" w:type="dxa"/>
          </w:tcPr>
          <w:p w:rsidR="00C35B87" w:rsidRDefault="00C35B87" w:rsidP="00C35B87">
            <w:r>
              <w:t>GD</w:t>
            </w:r>
          </w:p>
        </w:tc>
      </w:tr>
    </w:tbl>
    <w:p w:rsidR="00A33736" w:rsidRDefault="00A33736" w:rsidP="004D5473">
      <w:pPr>
        <w:pStyle w:val="Heading1"/>
      </w:pPr>
    </w:p>
    <w:p w:rsidR="00A33736" w:rsidRDefault="00A33736" w:rsidP="00A33736">
      <w:pPr>
        <w:rPr>
          <w:rFonts w:ascii="Arial Black" w:eastAsiaTheme="majorEastAsia" w:hAnsi="Arial Black" w:cstheme="majorBidi"/>
          <w:sz w:val="24"/>
          <w:szCs w:val="28"/>
        </w:rPr>
      </w:pPr>
      <w:r>
        <w:br w:type="page"/>
      </w:r>
    </w:p>
    <w:p w:rsidR="00493168" w:rsidRDefault="0086338B" w:rsidP="004D5473">
      <w:pPr>
        <w:pStyle w:val="Heading1"/>
      </w:pPr>
      <w:r>
        <w:lastRenderedPageBreak/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705"/>
      </w:tblGrid>
      <w:tr w:rsidR="00A33736" w:rsidRPr="00A00248" w:rsidTr="00F24473">
        <w:trPr>
          <w:cantSplit/>
          <w:tblHeader/>
        </w:trPr>
        <w:tc>
          <w:tcPr>
            <w:tcW w:w="4088" w:type="pct"/>
            <w:shd w:val="clear" w:color="000000" w:fill="D9D9D9"/>
            <w:hideMark/>
          </w:tcPr>
          <w:p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912" w:type="pct"/>
            <w:shd w:val="clear" w:color="000000" w:fill="D9D9D9"/>
            <w:noWrap/>
            <w:hideMark/>
          </w:tcPr>
          <w:p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:rsidTr="00C934E1">
        <w:trPr>
          <w:cantSplit/>
          <w:trHeight w:val="144"/>
        </w:trPr>
        <w:sdt>
          <w:sdtPr>
            <w:rPr>
              <w:rFonts w:asciiTheme="minorHAnsi" w:hAnsiTheme="minorHAnsi"/>
              <w:sz w:val="22"/>
            </w:rPr>
            <w:id w:val="712468427"/>
            <w:text/>
          </w:sdtPr>
          <w:sdtContent>
            <w:tc>
              <w:tcPr>
                <w:tcW w:w="4088" w:type="pct"/>
                <w:shd w:val="clear" w:color="auto" w:fill="auto"/>
                <w:vAlign w:val="center"/>
                <w:hideMark/>
              </w:tcPr>
              <w:p w:rsidR="00A33736" w:rsidRPr="00C934E1" w:rsidRDefault="00746BCF" w:rsidP="009F49F8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 w:rsidRPr="00746BCF">
                  <w:rPr>
                    <w:rFonts w:asciiTheme="minorHAnsi" w:hAnsiTheme="minorHAnsi"/>
                    <w:sz w:val="22"/>
                  </w:rPr>
                  <w:t>bom-70020</w:t>
                </w:r>
                <w:r>
                  <w:rPr>
                    <w:rFonts w:asciiTheme="minorHAnsi" w:hAnsiTheme="minorHAnsi"/>
                    <w:sz w:val="22"/>
                  </w:rPr>
                  <w:t xml:space="preserve">.xlsx 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showingPlcHdr/>
            <w:text/>
          </w:sdtPr>
          <w:sdtEndPr/>
          <w:sdtContent>
            <w:tc>
              <w:tcPr>
                <w:tcW w:w="912" w:type="pct"/>
                <w:shd w:val="clear" w:color="auto" w:fill="auto"/>
                <w:noWrap/>
                <w:vAlign w:val="center"/>
                <w:hideMark/>
              </w:tcPr>
              <w:p w:rsidR="00A33736" w:rsidRPr="00C934E1" w:rsidRDefault="009F49F8" w:rsidP="00CD564C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 xml:space="preserve">     </w:t>
                </w:r>
              </w:p>
            </w:tc>
          </w:sdtContent>
        </w:sdt>
      </w:tr>
    </w:tbl>
    <w:p w:rsidR="008E51AD" w:rsidRDefault="008E51AD" w:rsidP="008E51AD"/>
    <w:p w:rsidR="00FE1BF6" w:rsidRDefault="00FE1BF6" w:rsidP="008E51AD"/>
    <w:p w:rsidR="00FE1BF6" w:rsidRDefault="00FE1BF6" w:rsidP="00FE1BF6">
      <w:pPr>
        <w:pStyle w:val="Heading1"/>
      </w:pPr>
      <w:r>
        <w:t>Revision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170"/>
        <w:gridCol w:w="1350"/>
        <w:gridCol w:w="5485"/>
      </w:tblGrid>
      <w:tr w:rsidR="00FE1BF6" w:rsidTr="00FE1BF6">
        <w:tc>
          <w:tcPr>
            <w:tcW w:w="1345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Revision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Initials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Date</w:t>
            </w:r>
          </w:p>
        </w:tc>
        <w:tc>
          <w:tcPr>
            <w:tcW w:w="5485" w:type="dxa"/>
            <w:shd w:val="clear" w:color="auto" w:fill="D9D9D9" w:themeFill="background1" w:themeFillShade="D9"/>
          </w:tcPr>
          <w:p w:rsidR="00FE1BF6" w:rsidRPr="00FE1BF6" w:rsidRDefault="00FE1BF6" w:rsidP="00FE1BF6">
            <w:pPr>
              <w:jc w:val="center"/>
              <w:rPr>
                <w:b/>
              </w:rPr>
            </w:pPr>
            <w:r w:rsidRPr="00FE1BF6">
              <w:rPr>
                <w:b/>
              </w:rPr>
              <w:t>Comments</w:t>
            </w:r>
          </w:p>
        </w:tc>
      </w:tr>
    </w:tbl>
    <w:p w:rsidR="00FE1BF6" w:rsidRPr="00FE1BF6" w:rsidRDefault="00FE1BF6" w:rsidP="00FE1BF6">
      <w:pPr>
        <w:jc w:val="center"/>
      </w:pPr>
    </w:p>
    <w:p w:rsidR="00FE1BF6" w:rsidRPr="008E51AD" w:rsidRDefault="00FE1BF6" w:rsidP="008E51AD"/>
    <w:p w:rsidR="00493168" w:rsidRDefault="00493168" w:rsidP="00493168"/>
    <w:p w:rsidR="00493168" w:rsidRDefault="00493168" w:rsidP="00AF37FE">
      <w:pPr>
        <w:pStyle w:val="EndOfOrder"/>
      </w:pPr>
      <w:r>
        <w:t>-- End Of Order --</w:t>
      </w:r>
    </w:p>
    <w:sectPr w:rsidR="00493168" w:rsidSect="008D40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271" w:rsidRDefault="00AF3271" w:rsidP="00EB2AA5">
      <w:pPr>
        <w:spacing w:after="0"/>
      </w:pPr>
      <w:r>
        <w:separator/>
      </w:r>
    </w:p>
  </w:endnote>
  <w:endnote w:type="continuationSeparator" w:id="0">
    <w:p w:rsidR="00AF3271" w:rsidRDefault="00AF3271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BD237B" w:rsidP="006A69F8">
    <w:pPr>
      <w:pStyle w:val="Footer"/>
    </w:pPr>
    <w:r>
      <w:t>© 2015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 w:rsidR="00746BCF">
      <w:rPr>
        <w:b/>
        <w:noProof/>
      </w:rPr>
      <w:t>3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 w:rsidR="00746BCF">
      <w:rPr>
        <w:b/>
        <w:noProof/>
      </w:rPr>
      <w:t>3</w:t>
    </w:r>
    <w:r w:rsidR="006A69F8">
      <w:rPr>
        <w:b/>
      </w:rPr>
      <w:fldChar w:fldCharType="end"/>
    </w:r>
  </w:p>
  <w:p w:rsidR="00EB2AA5" w:rsidRDefault="0086338B">
    <w:pPr>
      <w:pStyle w:val="Footer"/>
      <w:rPr>
        <w:b/>
      </w:rPr>
    </w:pPr>
    <w:r>
      <w:t>EN-002 | Rev. A | 8/3/2015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271" w:rsidRDefault="00AF3271" w:rsidP="00EB2AA5">
      <w:pPr>
        <w:spacing w:after="0"/>
      </w:pPr>
      <w:r>
        <w:separator/>
      </w:r>
    </w:p>
  </w:footnote>
  <w:footnote w:type="continuationSeparator" w:id="0">
    <w:p w:rsidR="00AF3271" w:rsidRDefault="00AF3271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724" w:rsidRDefault="00C90E7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99055A" wp14:editId="6499055B">
          <wp:simplePos x="0" y="0"/>
          <wp:positionH relativeFrom="margin">
            <wp:posOffset>4645660</wp:posOffset>
          </wp:positionH>
          <wp:positionV relativeFrom="page">
            <wp:posOffset>182880</wp:posOffset>
          </wp:positionV>
          <wp:extent cx="1298448" cy="4663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hr_2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8448" cy="4663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5724">
      <w:tab/>
    </w:r>
    <w:r w:rsidR="00305724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9F8" w:rsidRDefault="006A6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6F0"/>
    <w:rsid w:val="00015039"/>
    <w:rsid w:val="00031F19"/>
    <w:rsid w:val="000426DE"/>
    <w:rsid w:val="00051E3D"/>
    <w:rsid w:val="000734E4"/>
    <w:rsid w:val="00080725"/>
    <w:rsid w:val="000970C5"/>
    <w:rsid w:val="000B4E53"/>
    <w:rsid w:val="000C12B0"/>
    <w:rsid w:val="000F0FBC"/>
    <w:rsid w:val="001018ED"/>
    <w:rsid w:val="001062FE"/>
    <w:rsid w:val="00110043"/>
    <w:rsid w:val="001109E0"/>
    <w:rsid w:val="0012160A"/>
    <w:rsid w:val="0016226D"/>
    <w:rsid w:val="00170B6A"/>
    <w:rsid w:val="001A0423"/>
    <w:rsid w:val="001A3844"/>
    <w:rsid w:val="001D2989"/>
    <w:rsid w:val="00200F12"/>
    <w:rsid w:val="00203F38"/>
    <w:rsid w:val="00204166"/>
    <w:rsid w:val="0020559E"/>
    <w:rsid w:val="002116EC"/>
    <w:rsid w:val="00230DE3"/>
    <w:rsid w:val="002452A7"/>
    <w:rsid w:val="00250E74"/>
    <w:rsid w:val="0027398B"/>
    <w:rsid w:val="002A6A71"/>
    <w:rsid w:val="002C14B6"/>
    <w:rsid w:val="002C16C5"/>
    <w:rsid w:val="003002F8"/>
    <w:rsid w:val="003035E7"/>
    <w:rsid w:val="00305724"/>
    <w:rsid w:val="0030748D"/>
    <w:rsid w:val="0030778F"/>
    <w:rsid w:val="00307B5A"/>
    <w:rsid w:val="00320A8B"/>
    <w:rsid w:val="0032723A"/>
    <w:rsid w:val="003419EF"/>
    <w:rsid w:val="0035030C"/>
    <w:rsid w:val="0035599B"/>
    <w:rsid w:val="003842A3"/>
    <w:rsid w:val="003A65DD"/>
    <w:rsid w:val="003C4D05"/>
    <w:rsid w:val="003E513B"/>
    <w:rsid w:val="003E7FE2"/>
    <w:rsid w:val="00406937"/>
    <w:rsid w:val="00425890"/>
    <w:rsid w:val="00440481"/>
    <w:rsid w:val="004530F5"/>
    <w:rsid w:val="00462FB2"/>
    <w:rsid w:val="00464BF1"/>
    <w:rsid w:val="00465644"/>
    <w:rsid w:val="00493168"/>
    <w:rsid w:val="00497905"/>
    <w:rsid w:val="004B6A1F"/>
    <w:rsid w:val="004C3674"/>
    <w:rsid w:val="004D5473"/>
    <w:rsid w:val="004E552F"/>
    <w:rsid w:val="004E5FEF"/>
    <w:rsid w:val="004F2BC5"/>
    <w:rsid w:val="004F5672"/>
    <w:rsid w:val="00501127"/>
    <w:rsid w:val="00525BF5"/>
    <w:rsid w:val="0055743B"/>
    <w:rsid w:val="00563C5A"/>
    <w:rsid w:val="00564421"/>
    <w:rsid w:val="00575608"/>
    <w:rsid w:val="005B2B16"/>
    <w:rsid w:val="005C246E"/>
    <w:rsid w:val="005D26F0"/>
    <w:rsid w:val="005D2EFE"/>
    <w:rsid w:val="005D49F7"/>
    <w:rsid w:val="005D5C6D"/>
    <w:rsid w:val="005E2C5E"/>
    <w:rsid w:val="006306C3"/>
    <w:rsid w:val="00640F6C"/>
    <w:rsid w:val="00644D20"/>
    <w:rsid w:val="00672F0B"/>
    <w:rsid w:val="006778D4"/>
    <w:rsid w:val="00680EF6"/>
    <w:rsid w:val="006A69F8"/>
    <w:rsid w:val="006D0EDB"/>
    <w:rsid w:val="006D1A50"/>
    <w:rsid w:val="006E40B8"/>
    <w:rsid w:val="00700811"/>
    <w:rsid w:val="00702CAF"/>
    <w:rsid w:val="00703E16"/>
    <w:rsid w:val="00713522"/>
    <w:rsid w:val="00746BCF"/>
    <w:rsid w:val="00767F1B"/>
    <w:rsid w:val="007762BE"/>
    <w:rsid w:val="0078230D"/>
    <w:rsid w:val="00782E71"/>
    <w:rsid w:val="007847ED"/>
    <w:rsid w:val="007A5877"/>
    <w:rsid w:val="007B3734"/>
    <w:rsid w:val="007B482F"/>
    <w:rsid w:val="007C2259"/>
    <w:rsid w:val="007C52CA"/>
    <w:rsid w:val="007D7E26"/>
    <w:rsid w:val="007E2235"/>
    <w:rsid w:val="007E300E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70722"/>
    <w:rsid w:val="00890E6C"/>
    <w:rsid w:val="008A17A3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517A5"/>
    <w:rsid w:val="00952CBC"/>
    <w:rsid w:val="00953729"/>
    <w:rsid w:val="00963C50"/>
    <w:rsid w:val="00980D10"/>
    <w:rsid w:val="009A0439"/>
    <w:rsid w:val="009B5022"/>
    <w:rsid w:val="009B784C"/>
    <w:rsid w:val="009C738B"/>
    <w:rsid w:val="009E59CC"/>
    <w:rsid w:val="009E755E"/>
    <w:rsid w:val="009F11A5"/>
    <w:rsid w:val="009F49F8"/>
    <w:rsid w:val="00A00446"/>
    <w:rsid w:val="00A00903"/>
    <w:rsid w:val="00A02A2E"/>
    <w:rsid w:val="00A03412"/>
    <w:rsid w:val="00A10309"/>
    <w:rsid w:val="00A17C19"/>
    <w:rsid w:val="00A26531"/>
    <w:rsid w:val="00A27B85"/>
    <w:rsid w:val="00A33736"/>
    <w:rsid w:val="00A37AED"/>
    <w:rsid w:val="00A61DBD"/>
    <w:rsid w:val="00A64579"/>
    <w:rsid w:val="00A753CD"/>
    <w:rsid w:val="00A869D0"/>
    <w:rsid w:val="00A86F82"/>
    <w:rsid w:val="00AB168D"/>
    <w:rsid w:val="00AB6005"/>
    <w:rsid w:val="00AC4DEB"/>
    <w:rsid w:val="00AF3271"/>
    <w:rsid w:val="00AF37FE"/>
    <w:rsid w:val="00B20C8F"/>
    <w:rsid w:val="00B24E2A"/>
    <w:rsid w:val="00B25D00"/>
    <w:rsid w:val="00B305DC"/>
    <w:rsid w:val="00B66740"/>
    <w:rsid w:val="00B77D72"/>
    <w:rsid w:val="00B80923"/>
    <w:rsid w:val="00B956AF"/>
    <w:rsid w:val="00BC0263"/>
    <w:rsid w:val="00BC5886"/>
    <w:rsid w:val="00BC6D5D"/>
    <w:rsid w:val="00BD237B"/>
    <w:rsid w:val="00BF2159"/>
    <w:rsid w:val="00BF4C1C"/>
    <w:rsid w:val="00C3152D"/>
    <w:rsid w:val="00C35B87"/>
    <w:rsid w:val="00C41E14"/>
    <w:rsid w:val="00C44711"/>
    <w:rsid w:val="00C46BA4"/>
    <w:rsid w:val="00C53F8F"/>
    <w:rsid w:val="00C56245"/>
    <w:rsid w:val="00C632EA"/>
    <w:rsid w:val="00C663E3"/>
    <w:rsid w:val="00C80217"/>
    <w:rsid w:val="00C80EDF"/>
    <w:rsid w:val="00C90E7E"/>
    <w:rsid w:val="00C934E1"/>
    <w:rsid w:val="00CA343E"/>
    <w:rsid w:val="00CD559F"/>
    <w:rsid w:val="00CD564C"/>
    <w:rsid w:val="00CE49AF"/>
    <w:rsid w:val="00D0628A"/>
    <w:rsid w:val="00D06628"/>
    <w:rsid w:val="00D11749"/>
    <w:rsid w:val="00D2592F"/>
    <w:rsid w:val="00D43CEC"/>
    <w:rsid w:val="00D61E8E"/>
    <w:rsid w:val="00D63723"/>
    <w:rsid w:val="00D67864"/>
    <w:rsid w:val="00D707BB"/>
    <w:rsid w:val="00D76BA8"/>
    <w:rsid w:val="00DA2085"/>
    <w:rsid w:val="00DC0A45"/>
    <w:rsid w:val="00DF2B10"/>
    <w:rsid w:val="00E104B0"/>
    <w:rsid w:val="00E26501"/>
    <w:rsid w:val="00E40A10"/>
    <w:rsid w:val="00E5095A"/>
    <w:rsid w:val="00E52903"/>
    <w:rsid w:val="00E55FAA"/>
    <w:rsid w:val="00E836B0"/>
    <w:rsid w:val="00E94E10"/>
    <w:rsid w:val="00E9764A"/>
    <w:rsid w:val="00EA0EFB"/>
    <w:rsid w:val="00EB2AA5"/>
    <w:rsid w:val="00EB6D11"/>
    <w:rsid w:val="00EC4CC0"/>
    <w:rsid w:val="00F11C43"/>
    <w:rsid w:val="00F15793"/>
    <w:rsid w:val="00F2577D"/>
    <w:rsid w:val="00F26C79"/>
    <w:rsid w:val="00F325AB"/>
    <w:rsid w:val="00F46491"/>
    <w:rsid w:val="00F65F92"/>
    <w:rsid w:val="00FD425F"/>
    <w:rsid w:val="00FE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5BE2E"/>
  <w15:docId w15:val="{4447459F-3BBB-4074-A442-4E50C825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5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525BF5"/>
    <w:rPr>
      <w:rFonts w:asciiTheme="majorHAnsi" w:eastAsiaTheme="majorEastAsia" w:hAnsiTheme="majorHAnsi" w:cstheme="majorBidi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  <w:style w:type="character" w:styleId="Hyperlink">
    <w:name w:val="Hyperlink"/>
    <w:basedOn w:val="DefaultParagraphFont"/>
    <w:uiPriority w:val="99"/>
    <w:semiHidden/>
    <w:unhideWhenUsed/>
    <w:rsid w:val="005B2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mini.dharmasena\Projects\Production%20Engineering\ECO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0D662A2D66461293FDDC5FD85C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7093A-69A1-4DB9-80E4-66CDF23580BD}"/>
      </w:docPartPr>
      <w:docPartBody>
        <w:p w:rsidR="00D278C5" w:rsidRDefault="007A4FFC">
          <w:pPr>
            <w:pStyle w:val="2A0D662A2D66461293FDDC5FD85C7733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6AAE6EA7FDC442BE92BB884990E19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8EFA6-8F89-4AA6-9060-13FF2B2EFC71}"/>
      </w:docPartPr>
      <w:docPartBody>
        <w:p w:rsidR="00D278C5" w:rsidRDefault="007A4FFC">
          <w:pPr>
            <w:pStyle w:val="6AAE6EA7FDC442BE92BB884990E19E83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662284096F5A459F9FE2631E83939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F3745-7247-4BA5-85F8-18F0EB7E54BB}"/>
      </w:docPartPr>
      <w:docPartBody>
        <w:p w:rsidR="00D278C5" w:rsidRDefault="007A4FFC">
          <w:pPr>
            <w:pStyle w:val="662284096F5A459F9FE2631E8393996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57C8FA19C704E7DBAC8EED2F1F41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4DFE4-1ADA-48F1-9F5B-D8E123904EDB}"/>
      </w:docPartPr>
      <w:docPartBody>
        <w:p w:rsidR="00D278C5" w:rsidRDefault="007A4FFC">
          <w:pPr>
            <w:pStyle w:val="E57C8FA19C704E7DBAC8EED2F1F41C89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E436AD69F321410F9D92DF4CF5971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E4A6-B700-4EF7-94AF-C999D141ECE5}"/>
      </w:docPartPr>
      <w:docPartBody>
        <w:p w:rsidR="00D278C5" w:rsidRDefault="007A4FFC">
          <w:pPr>
            <w:pStyle w:val="E436AD69F321410F9D92DF4CF5971155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3D43B2B4291A461784E90CEE5E5AE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7F407-CB18-4865-B690-63F7ADB28C7D}"/>
      </w:docPartPr>
      <w:docPartBody>
        <w:p w:rsidR="00D278C5" w:rsidRDefault="007A4FFC">
          <w:pPr>
            <w:pStyle w:val="3D43B2B4291A461784E90CEE5E5AE586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1F3A99F1B53047FA808BCB10FC7A9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80997-D12F-43A3-B882-BF7E77EEB3F9}"/>
      </w:docPartPr>
      <w:docPartBody>
        <w:p w:rsidR="00D278C5" w:rsidRDefault="007A4FFC">
          <w:pPr>
            <w:pStyle w:val="1F3A99F1B53047FA808BCB10FC7A94B8"/>
          </w:pPr>
          <w:r w:rsidRPr="00730463">
            <w:rPr>
              <w:rStyle w:val="PlaceholderText"/>
            </w:rPr>
            <w:t>Click here to enter a date.</w:t>
          </w:r>
        </w:p>
      </w:docPartBody>
    </w:docPart>
    <w:docPart>
      <w:docPartPr>
        <w:name w:val="C3BFC7DB3C0546FC8C7C7AF66AC9F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6823-43C1-4F4A-825D-48BC8A9DBF87}"/>
      </w:docPartPr>
      <w:docPartBody>
        <w:p w:rsidR="00D278C5" w:rsidRDefault="007A4FFC">
          <w:pPr>
            <w:pStyle w:val="C3BFC7DB3C0546FC8C7C7AF66AC9F7DE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00B1E72075DA4CCC9159729DFFD00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631B3-9AE5-465A-91C0-E6F65C29B3DB}"/>
      </w:docPartPr>
      <w:docPartBody>
        <w:p w:rsidR="00AF59BC" w:rsidRDefault="00D278C5" w:rsidP="00D278C5">
          <w:pPr>
            <w:pStyle w:val="00B1E72075DA4CCC9159729DFFD00D38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B3E607A0F46B47E299951B3E3AA01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F69BB-DE5F-4554-85D9-59D5DC538957}"/>
      </w:docPartPr>
      <w:docPartBody>
        <w:p w:rsidR="00AF59BC" w:rsidRDefault="00D278C5" w:rsidP="00D278C5">
          <w:pPr>
            <w:pStyle w:val="B3E607A0F46B47E299951B3E3AA0119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A613021775D4FB78A2C900D8E4D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5CD22-CA3F-475C-9020-5F7F6E325BE0}"/>
      </w:docPartPr>
      <w:docPartBody>
        <w:p w:rsidR="00E57001" w:rsidRDefault="000E5878" w:rsidP="000E5878">
          <w:pPr>
            <w:pStyle w:val="AA613021775D4FB78A2C900D8E4D1024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0A515730F8AC4511939E8312E7672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E2003-EA28-4BF2-A918-7307A3F35814}"/>
      </w:docPartPr>
      <w:docPartBody>
        <w:p w:rsidR="00E57001" w:rsidRDefault="000E5878" w:rsidP="000E5878">
          <w:pPr>
            <w:pStyle w:val="0A515730F8AC4511939E8312E7672B25"/>
          </w:pPr>
          <w:r w:rsidRPr="00730463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4E"/>
    <w:rsid w:val="000E5878"/>
    <w:rsid w:val="00351B4E"/>
    <w:rsid w:val="005540A0"/>
    <w:rsid w:val="00625EC3"/>
    <w:rsid w:val="006D2A86"/>
    <w:rsid w:val="0073627B"/>
    <w:rsid w:val="007A4FFC"/>
    <w:rsid w:val="00A23F41"/>
    <w:rsid w:val="00AC36CD"/>
    <w:rsid w:val="00AF59BC"/>
    <w:rsid w:val="00D278C5"/>
    <w:rsid w:val="00E57001"/>
    <w:rsid w:val="00E85C7B"/>
    <w:rsid w:val="00FD0A08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5878"/>
  </w:style>
  <w:style w:type="paragraph" w:customStyle="1" w:styleId="2A0D662A2D66461293FDDC5FD85C7733">
    <w:name w:val="2A0D662A2D66461293FDDC5FD85C7733"/>
  </w:style>
  <w:style w:type="paragraph" w:customStyle="1" w:styleId="6AAE6EA7FDC442BE92BB884990E19E83">
    <w:name w:val="6AAE6EA7FDC442BE92BB884990E19E83"/>
  </w:style>
  <w:style w:type="paragraph" w:customStyle="1" w:styleId="662284096F5A459F9FE2631E8393996C">
    <w:name w:val="662284096F5A459F9FE2631E8393996C"/>
  </w:style>
  <w:style w:type="paragraph" w:customStyle="1" w:styleId="DBF1216E36EC46DBA3C657BF14B6A840">
    <w:name w:val="DBF1216E36EC46DBA3C657BF14B6A840"/>
  </w:style>
  <w:style w:type="paragraph" w:customStyle="1" w:styleId="70E8466781F948078864740DA164BF19">
    <w:name w:val="70E8466781F948078864740DA164BF19"/>
  </w:style>
  <w:style w:type="paragraph" w:customStyle="1" w:styleId="E57C8FA19C704E7DBAC8EED2F1F41C89">
    <w:name w:val="E57C8FA19C704E7DBAC8EED2F1F41C89"/>
  </w:style>
  <w:style w:type="paragraph" w:customStyle="1" w:styleId="E436AD69F321410F9D92DF4CF5971155">
    <w:name w:val="E436AD69F321410F9D92DF4CF5971155"/>
  </w:style>
  <w:style w:type="paragraph" w:customStyle="1" w:styleId="3D43B2B4291A461784E90CEE5E5AE586">
    <w:name w:val="3D43B2B4291A461784E90CEE5E5AE586"/>
  </w:style>
  <w:style w:type="paragraph" w:customStyle="1" w:styleId="1F3A99F1B53047FA808BCB10FC7A94B8">
    <w:name w:val="1F3A99F1B53047FA808BCB10FC7A94B8"/>
  </w:style>
  <w:style w:type="paragraph" w:customStyle="1" w:styleId="C3BFC7DB3C0546FC8C7C7AF66AC9F7DE">
    <w:name w:val="C3BFC7DB3C0546FC8C7C7AF66AC9F7DE"/>
  </w:style>
  <w:style w:type="paragraph" w:customStyle="1" w:styleId="C96420464C42450AAB51F72BEC5A93AC">
    <w:name w:val="C96420464C42450AAB51F72BEC5A93AC"/>
  </w:style>
  <w:style w:type="paragraph" w:customStyle="1" w:styleId="9CF77F0BCDB84D4193B97C2AF9FF2DD9">
    <w:name w:val="9CF77F0BCDB84D4193B97C2AF9FF2DD9"/>
  </w:style>
  <w:style w:type="paragraph" w:customStyle="1" w:styleId="244A90D177884583B2FCACFE578B0109">
    <w:name w:val="244A90D177884583B2FCACFE578B0109"/>
  </w:style>
  <w:style w:type="paragraph" w:customStyle="1" w:styleId="09A83DF78553499BA24717CBEEE68A0C">
    <w:name w:val="09A83DF78553499BA24717CBEEE68A0C"/>
  </w:style>
  <w:style w:type="paragraph" w:customStyle="1" w:styleId="C7CFC68F103D4C509AA11CF2E5E2605C">
    <w:name w:val="C7CFC68F103D4C509AA11CF2E5E2605C"/>
  </w:style>
  <w:style w:type="paragraph" w:customStyle="1" w:styleId="3B060765CBB547F39625EB35268A4900">
    <w:name w:val="3B060765CBB547F39625EB35268A4900"/>
  </w:style>
  <w:style w:type="paragraph" w:customStyle="1" w:styleId="B38D5A984D354480B36C9C1F428A94E8">
    <w:name w:val="B38D5A984D354480B36C9C1F428A94E8"/>
  </w:style>
  <w:style w:type="paragraph" w:customStyle="1" w:styleId="9A97BDA08F934716A1A5D980E5E0559F">
    <w:name w:val="9A97BDA08F934716A1A5D980E5E0559F"/>
  </w:style>
  <w:style w:type="paragraph" w:customStyle="1" w:styleId="3EC0C8DA6AB942379EEA144EB3295627">
    <w:name w:val="3EC0C8DA6AB942379EEA144EB3295627"/>
    <w:rsid w:val="00351B4E"/>
  </w:style>
  <w:style w:type="paragraph" w:customStyle="1" w:styleId="EFA268F80C274C65A3E0716AA303CB6D">
    <w:name w:val="EFA268F80C274C65A3E0716AA303CB6D"/>
    <w:rsid w:val="00351B4E"/>
  </w:style>
  <w:style w:type="paragraph" w:customStyle="1" w:styleId="8ACBC39DD2FA41399E09B075E2F0E7F9">
    <w:name w:val="8ACBC39DD2FA41399E09B075E2F0E7F9"/>
    <w:rsid w:val="00351B4E"/>
  </w:style>
  <w:style w:type="paragraph" w:customStyle="1" w:styleId="9D32DC96902140B68BC6897076D0BD46">
    <w:name w:val="9D32DC96902140B68BC6897076D0BD46"/>
    <w:rsid w:val="00D278C5"/>
  </w:style>
  <w:style w:type="paragraph" w:customStyle="1" w:styleId="C7D60CD7FDBD48D69287F36F1AB2445F">
    <w:name w:val="C7D60CD7FDBD48D69287F36F1AB2445F"/>
    <w:rsid w:val="00D278C5"/>
  </w:style>
  <w:style w:type="paragraph" w:customStyle="1" w:styleId="A350EE0029AC4EE4AD4A814AB8EF192F">
    <w:name w:val="A350EE0029AC4EE4AD4A814AB8EF192F"/>
    <w:rsid w:val="00D278C5"/>
  </w:style>
  <w:style w:type="paragraph" w:customStyle="1" w:styleId="C53926A7448A4ECEB957C02D1D8A777F">
    <w:name w:val="C53926A7448A4ECEB957C02D1D8A777F"/>
    <w:rsid w:val="00D278C5"/>
  </w:style>
  <w:style w:type="paragraph" w:customStyle="1" w:styleId="D01DBA0FF05D4039A09A98FB2195E3ED">
    <w:name w:val="D01DBA0FF05D4039A09A98FB2195E3ED"/>
    <w:rsid w:val="00D278C5"/>
  </w:style>
  <w:style w:type="paragraph" w:customStyle="1" w:styleId="C0AD017C20DB4BE8BFFF99E15FCD2F95">
    <w:name w:val="C0AD017C20DB4BE8BFFF99E15FCD2F95"/>
    <w:rsid w:val="00D278C5"/>
  </w:style>
  <w:style w:type="paragraph" w:customStyle="1" w:styleId="AC4A7529D80B4DF399EC2F5D1E84DD16">
    <w:name w:val="AC4A7529D80B4DF399EC2F5D1E84DD16"/>
    <w:rsid w:val="00D278C5"/>
  </w:style>
  <w:style w:type="paragraph" w:customStyle="1" w:styleId="AECC96F439524A618A07C20D2456A09D">
    <w:name w:val="AECC96F439524A618A07C20D2456A09D"/>
    <w:rsid w:val="00D278C5"/>
  </w:style>
  <w:style w:type="paragraph" w:customStyle="1" w:styleId="00B1E72075DA4CCC9159729DFFD00D38">
    <w:name w:val="00B1E72075DA4CCC9159729DFFD00D38"/>
    <w:rsid w:val="00D278C5"/>
  </w:style>
  <w:style w:type="paragraph" w:customStyle="1" w:styleId="B3E607A0F46B47E299951B3E3AA01190">
    <w:name w:val="B3E607A0F46B47E299951B3E3AA01190"/>
    <w:rsid w:val="00D278C5"/>
  </w:style>
  <w:style w:type="paragraph" w:customStyle="1" w:styleId="AA613021775D4FB78A2C900D8E4D1024">
    <w:name w:val="AA613021775D4FB78A2C900D8E4D1024"/>
    <w:rsid w:val="000E5878"/>
  </w:style>
  <w:style w:type="paragraph" w:customStyle="1" w:styleId="0A515730F8AC4511939E8312E7672B25">
    <w:name w:val="0A515730F8AC4511939E8312E7672B25"/>
    <w:rsid w:val="000E58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MIKE-2065420215-3917</_dlc_DocId>
    <_dlc_DocIdUrl xmlns="87a550cc-9d09-4d38-a0b5-6b293e2a0501">
      <Url>https://videoray.sharepoint.com/engineering/_layouts/15/DocIdRedir.aspx?ID=MIKE-2065420215-3917</Url>
      <Description>MIKE-2065420215-3917</Description>
    </_dlc_DocIdUrl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7BC06-0C3F-43D1-90BF-229C4D63195C}"/>
</file>

<file path=customXml/itemProps2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40DBC25-DB65-4B75-B8EB-6E20A93B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ECO.dotx</Template>
  <TotalTime>11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Gamini Dharmasena</dc:creator>
  <cp:lastModifiedBy>Gamini Dharmasena</cp:lastModifiedBy>
  <cp:revision>4</cp:revision>
  <cp:lastPrinted>2014-02-21T21:08:00Z</cp:lastPrinted>
  <dcterms:created xsi:type="dcterms:W3CDTF">2018-02-16T14:44:00Z</dcterms:created>
  <dcterms:modified xsi:type="dcterms:W3CDTF">2018-02-16T15:16:00Z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31ec8be5-6125-4f22-a016-171dc95b47ab</vt:lpwstr>
  </property>
</Properties>
</file>